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F502D1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81400F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290AE5">
              <w:rPr>
                <w:szCs w:val="28"/>
              </w:rPr>
              <w:t>29</w:t>
            </w:r>
            <w:r w:rsidR="009C2157">
              <w:rPr>
                <w:szCs w:val="28"/>
              </w:rPr>
              <w:t> </w:t>
            </w:r>
            <w:r w:rsidR="00B23B9D">
              <w:rPr>
                <w:szCs w:val="28"/>
              </w:rPr>
              <w:t>декабря</w:t>
            </w:r>
            <w:r w:rsidR="009C2157">
              <w:rPr>
                <w:szCs w:val="28"/>
              </w:rPr>
              <w:t> </w:t>
            </w:r>
            <w:r w:rsidR="0081400F">
              <w:rPr>
                <w:szCs w:val="28"/>
              </w:rPr>
              <w:t>2021</w:t>
            </w:r>
            <w:r w:rsidR="00AB29C4">
              <w:rPr>
                <w:szCs w:val="28"/>
              </w:rPr>
              <w:t> г.</w:t>
            </w:r>
            <w:r w:rsidR="00290AE5">
              <w:rPr>
                <w:szCs w:val="28"/>
              </w:rPr>
              <w:t xml:space="preserve"> № 3789</w:t>
            </w:r>
            <w:r w:rsidR="00AB29C4">
              <w:rPr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>Думы городского округа Кинель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290AE5">
        <w:rPr>
          <w:szCs w:val="28"/>
        </w:rPr>
        <w:t xml:space="preserve"> 26 мая</w:t>
      </w:r>
      <w:r w:rsidR="00290AE5" w:rsidRPr="00395F8D">
        <w:rPr>
          <w:szCs w:val="28"/>
        </w:rPr>
        <w:t> </w:t>
      </w:r>
      <w:r w:rsidR="00290AE5">
        <w:rPr>
          <w:szCs w:val="28"/>
        </w:rPr>
        <w:t>2022</w:t>
      </w:r>
      <w:r w:rsidR="00290AE5" w:rsidRPr="00395F8D">
        <w:rPr>
          <w:szCs w:val="28"/>
        </w:rPr>
        <w:t> г. № </w:t>
      </w:r>
      <w:r w:rsidR="00290AE5">
        <w:rPr>
          <w:szCs w:val="28"/>
        </w:rPr>
        <w:t>182</w:t>
      </w:r>
      <w:r w:rsidR="00290AE5" w:rsidRPr="00395F8D">
        <w:rPr>
          <w:szCs w:val="28"/>
        </w:rPr>
        <w:t xml:space="preserve"> </w:t>
      </w:r>
      <w:hyperlink r:id="rId8" w:tgtFrame="_blank" w:history="1">
        <w:r w:rsidR="00290AE5" w:rsidRPr="00290AE5">
          <w:rPr>
            <w:rStyle w:val="ab"/>
            <w:color w:val="auto"/>
            <w:u w:val="none"/>
          </w:rPr>
          <w:t>«</w:t>
        </w:r>
        <w:hyperlink r:id="rId9" w:tgtFrame="_blank" w:history="1">
          <w:r w:rsidR="00290AE5" w:rsidRPr="00290AE5">
            <w:rPr>
              <w:rStyle w:val="ab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плановый период 2023 и 2024 годов» (с изменениями от 27.01.2022 г., от 24.02.2022 г., от 31.03.2022 г.)</w:t>
          </w:r>
        </w:hyperlink>
      </w:hyperlink>
      <w:r w:rsidRPr="0059249A">
        <w:t xml:space="preserve">,  </w:t>
      </w:r>
      <w:r>
        <w:t>руководствуясь Уставом городского округа Кинель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Кинель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Кинель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>га Кинель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C56D27">
        <w:rPr>
          <w:szCs w:val="28"/>
        </w:rPr>
        <w:t>29</w:t>
      </w:r>
      <w:r w:rsidR="00B23B9D">
        <w:rPr>
          <w:szCs w:val="28"/>
        </w:rPr>
        <w:t xml:space="preserve"> дека</w:t>
      </w:r>
      <w:r w:rsidR="0081400F">
        <w:rPr>
          <w:szCs w:val="28"/>
        </w:rPr>
        <w:t>бря</w:t>
      </w:r>
      <w:r w:rsidR="00A54E55">
        <w:rPr>
          <w:szCs w:val="28"/>
        </w:rPr>
        <w:t xml:space="preserve"> 2021</w:t>
      </w:r>
      <w:r w:rsidR="00412320" w:rsidRPr="002A5A8E">
        <w:rPr>
          <w:szCs w:val="28"/>
        </w:rPr>
        <w:t>г.</w:t>
      </w:r>
      <w:r w:rsidR="00C56D27">
        <w:rPr>
          <w:szCs w:val="28"/>
        </w:rPr>
        <w:t xml:space="preserve"> № 3789</w:t>
      </w:r>
      <w:r w:rsidR="00412320" w:rsidRPr="002A5A8E">
        <w:rPr>
          <w:szCs w:val="28"/>
        </w:rPr>
        <w:t>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0D5EBD" w:rsidRDefault="000D5EBD" w:rsidP="000D5EBD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lastRenderedPageBreak/>
        <w:t>В Паспорте программы:</w:t>
      </w:r>
    </w:p>
    <w:p w:rsidR="00290AE5" w:rsidRDefault="00C56D27" w:rsidP="00C56D27">
      <w:pPr>
        <w:spacing w:line="360" w:lineRule="auto"/>
        <w:ind w:firstLine="720"/>
        <w:jc w:val="both"/>
        <w:rPr>
          <w:szCs w:val="28"/>
        </w:rPr>
      </w:pPr>
      <w:r>
        <w:t>строку</w:t>
      </w:r>
      <w:r w:rsidR="000D5EBD">
        <w:t xml:space="preserve"> «Объемы и источники финансирования меропр</w:t>
      </w:r>
      <w:r>
        <w:t xml:space="preserve">иятий, определенных Программой» </w:t>
      </w:r>
      <w:r w:rsidR="00290AE5" w:rsidRPr="0017514E">
        <w:rPr>
          <w:szCs w:val="28"/>
        </w:rPr>
        <w:t>изложить в следующей редакции:</w:t>
      </w:r>
    </w:p>
    <w:p w:rsidR="00290AE5" w:rsidRPr="0017514E" w:rsidRDefault="00290AE5" w:rsidP="00290AE5">
      <w:pPr>
        <w:spacing w:line="360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82" w:type="dxa"/>
        <w:tblInd w:w="-3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78"/>
        <w:gridCol w:w="6804"/>
      </w:tblGrid>
      <w:tr w:rsidR="00290AE5" w:rsidRPr="004729AC" w:rsidTr="000F6A82">
        <w:tc>
          <w:tcPr>
            <w:tcW w:w="2978" w:type="dxa"/>
            <w:shd w:val="clear" w:color="auto" w:fill="auto"/>
          </w:tcPr>
          <w:p w:rsidR="00290AE5" w:rsidRPr="004729AC" w:rsidRDefault="00290AE5" w:rsidP="000F6A82">
            <w:pPr>
              <w:jc w:val="both"/>
              <w:rPr>
                <w:szCs w:val="28"/>
              </w:rPr>
            </w:pPr>
            <w:r w:rsidRPr="004729AC">
              <w:rPr>
                <w:szCs w:val="28"/>
              </w:rPr>
              <w:t>Объемы и источники финансирования</w:t>
            </w:r>
            <w:r>
              <w:rPr>
                <w:szCs w:val="28"/>
              </w:rPr>
              <w:t xml:space="preserve"> мероприятий, определённых Программой</w:t>
            </w:r>
          </w:p>
        </w:tc>
        <w:tc>
          <w:tcPr>
            <w:tcW w:w="6804" w:type="dxa"/>
            <w:shd w:val="clear" w:color="auto" w:fill="auto"/>
          </w:tcPr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 83 871,3 тыс.рублей, в том числе:</w:t>
            </w:r>
          </w:p>
          <w:p w:rsidR="008E15DD" w:rsidRPr="003D0324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Кинель Самарской области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42 707,0 тыс.рублей, из них: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800,0 тыс.рублей;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1 987,0 тыс.рублей;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3 000,0 тыс.рублей;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516,0 тыс.рублей;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1883,7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11 310,3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2 500,0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году – 18 590,0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2 120,0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0AE5" w:rsidRDefault="008E15DD" w:rsidP="008E15DD">
            <w:pPr>
              <w:jc w:val="both"/>
              <w:rPr>
                <w:szCs w:val="28"/>
              </w:rPr>
            </w:pPr>
            <w:r w:rsidRPr="003D0324">
              <w:rPr>
                <w:szCs w:val="28"/>
              </w:rPr>
              <w:t xml:space="preserve">за счет </w:t>
            </w:r>
            <w:r>
              <w:rPr>
                <w:szCs w:val="28"/>
              </w:rPr>
              <w:t>иных источников</w:t>
            </w:r>
            <w:r w:rsidRPr="003D0324">
              <w:rPr>
                <w:szCs w:val="28"/>
              </w:rPr>
              <w:t xml:space="preserve"> </w:t>
            </w:r>
            <w:r w:rsidR="00290AE5" w:rsidRPr="00004EF9">
              <w:rPr>
                <w:szCs w:val="28"/>
              </w:rPr>
              <w:t xml:space="preserve">финансирования – </w:t>
            </w:r>
            <w:r>
              <w:rPr>
                <w:szCs w:val="28"/>
              </w:rPr>
              <w:t>41 164,3</w:t>
            </w:r>
            <w:r w:rsidR="00290AE5" w:rsidRPr="00004EF9">
              <w:rPr>
                <w:szCs w:val="28"/>
              </w:rPr>
              <w:t xml:space="preserve"> тыс.руб., из них: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тыс.рублей;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тыс.рублей;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тыс.рублей;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тыс.рублей;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году – 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>31 081,1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E15DD" w:rsidRDefault="008E15DD" w:rsidP="008E15DD">
            <w:pPr>
              <w:pStyle w:val="ConsPlusNonformat"/>
              <w:ind w:left="34"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E75897">
              <w:rPr>
                <w:rFonts w:ascii="Times New Roman" w:hAnsi="Times New Roman" w:cs="Times New Roman"/>
                <w:sz w:val="28"/>
                <w:szCs w:val="28"/>
              </w:rPr>
              <w:t>10 083,2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0AE5" w:rsidRPr="004729AC" w:rsidRDefault="008E15DD" w:rsidP="008E15DD">
            <w:pPr>
              <w:pStyle w:val="ConsPlusNonformat"/>
              <w:ind w:left="34" w:hanging="142"/>
              <w:jc w:val="both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90AE5" w:rsidRDefault="00C56D27" w:rsidP="00C56D27">
      <w:pPr>
        <w:spacing w:line="360" w:lineRule="auto"/>
        <w:jc w:val="both"/>
        <w:rPr>
          <w:szCs w:val="28"/>
        </w:rPr>
      </w:pPr>
      <w:r>
        <w:rPr>
          <w:szCs w:val="28"/>
        </w:rPr>
        <w:t>».</w:t>
      </w:r>
    </w:p>
    <w:p w:rsidR="000D5EBD" w:rsidRDefault="000D5EBD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0D5EBD" w:rsidRDefault="00D23C1B" w:rsidP="000D5EBD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</w:t>
      </w:r>
      <w:r w:rsidR="00880C98">
        <w:rPr>
          <w:szCs w:val="28"/>
        </w:rPr>
        <w:t xml:space="preserve">  «</w:t>
      </w:r>
      <w:r w:rsidR="00712E90">
        <w:rPr>
          <w:szCs w:val="28"/>
        </w:rPr>
        <w:t>34 59</w:t>
      </w:r>
      <w:r w:rsidR="00B23B9D">
        <w:rPr>
          <w:szCs w:val="28"/>
        </w:rPr>
        <w:t>7,0</w:t>
      </w:r>
      <w:r>
        <w:rPr>
          <w:szCs w:val="28"/>
        </w:rPr>
        <w:t>» заменить цифрой</w:t>
      </w:r>
      <w:r w:rsidR="006879DC">
        <w:rPr>
          <w:szCs w:val="28"/>
        </w:rPr>
        <w:t xml:space="preserve"> «</w:t>
      </w:r>
      <w:r w:rsidR="00712E90">
        <w:rPr>
          <w:szCs w:val="28"/>
        </w:rPr>
        <w:t>83</w:t>
      </w:r>
      <w:r w:rsidR="000D5EBD">
        <w:rPr>
          <w:szCs w:val="28"/>
        </w:rPr>
        <w:t xml:space="preserve"> </w:t>
      </w:r>
      <w:r w:rsidR="00712E90">
        <w:rPr>
          <w:szCs w:val="28"/>
        </w:rPr>
        <w:t>871</w:t>
      </w:r>
      <w:r w:rsidR="000D5EBD">
        <w:rPr>
          <w:szCs w:val="28"/>
        </w:rPr>
        <w:t>,</w:t>
      </w:r>
      <w:r w:rsidR="00712E90">
        <w:rPr>
          <w:szCs w:val="28"/>
        </w:rPr>
        <w:t>3»;</w:t>
      </w:r>
    </w:p>
    <w:p w:rsidR="00DD2387" w:rsidRDefault="00712E90" w:rsidP="00712E9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фразу «средств бюджета городского округа - 34 597,0» заменить фразой  «средств бюджета городского округа - 42 707,0</w:t>
      </w:r>
      <w:r w:rsidR="00DD2387">
        <w:rPr>
          <w:szCs w:val="28"/>
        </w:rPr>
        <w:t>;</w:t>
      </w:r>
    </w:p>
    <w:p w:rsidR="00712E90" w:rsidRDefault="00DD2387" w:rsidP="00DD2387">
      <w:pPr>
        <w:spacing w:line="348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</w:t>
      </w:r>
      <w:r w:rsidRPr="00D52908">
        <w:rPr>
          <w:szCs w:val="28"/>
        </w:rPr>
        <w:t xml:space="preserve">средств иных источников – </w:t>
      </w:r>
      <w:r>
        <w:t>41 164</w:t>
      </w:r>
      <w:r w:rsidRPr="00D52908">
        <w:t>,</w:t>
      </w:r>
      <w:r>
        <w:t>3</w:t>
      </w:r>
      <w:r w:rsidRPr="00D52908">
        <w:rPr>
          <w:szCs w:val="28"/>
        </w:rPr>
        <w:t xml:space="preserve"> тыс</w:t>
      </w:r>
      <w:r>
        <w:rPr>
          <w:szCs w:val="28"/>
        </w:rPr>
        <w:t>. рублей.».</w:t>
      </w:r>
    </w:p>
    <w:p w:rsidR="00712E90" w:rsidRDefault="00712E90" w:rsidP="000D5EBD">
      <w:pPr>
        <w:spacing w:line="360" w:lineRule="auto"/>
        <w:ind w:firstLine="709"/>
        <w:jc w:val="both"/>
        <w:rPr>
          <w:szCs w:val="28"/>
        </w:rPr>
      </w:pPr>
    </w:p>
    <w:p w:rsidR="000D5EBD" w:rsidRPr="0024087F" w:rsidRDefault="000D5EBD" w:rsidP="000D5EBD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 изложить в новой редакции согласно Приложению  к настоящему постановлению.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0D5EBD" w:rsidRPr="00222B4B" w:rsidRDefault="000D5EBD" w:rsidP="000D5EBD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A5A8E" w:rsidRPr="008B49DB" w:rsidRDefault="000D5EBD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szCs w:val="28"/>
        </w:rPr>
      </w:pPr>
      <w:r w:rsidRPr="008B49D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8B49DB">
        <w:rPr>
          <w:rFonts w:ascii="Times New Roman" w:hAnsi="Times New Roman" w:cs="Times New Roman"/>
          <w:sz w:val="28"/>
          <w:szCs w:val="28"/>
        </w:rPr>
        <w:t>возложить на руководителя управления экономического развития, инвестиций и потребительского рынка (А.А. Индерейкин).</w:t>
      </w:r>
    </w:p>
    <w:p w:rsidR="00D0295E" w:rsidRPr="000524A8" w:rsidRDefault="00D0295E" w:rsidP="00A45166">
      <w:pPr>
        <w:spacing w:line="360" w:lineRule="auto"/>
        <w:jc w:val="both"/>
        <w:rPr>
          <w:szCs w:val="28"/>
        </w:rPr>
      </w:pP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8738D8" w:rsidRDefault="008738D8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A237B4" w:rsidRDefault="00A237B4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8B49DB" w:rsidRDefault="008B49DB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>Стимулирование развития жилищного строительства в городском округе Кинель</w:t>
      </w:r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>16-2025 годы», утвержденную постановлением администрации городского округа Кинель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627DD9">
        <w:rPr>
          <w:szCs w:val="28"/>
        </w:rPr>
        <w:t>29</w:t>
      </w:r>
      <w:r w:rsidR="009C2157">
        <w:rPr>
          <w:szCs w:val="28"/>
        </w:rPr>
        <w:t> </w:t>
      </w:r>
      <w:r w:rsidR="00432ECC">
        <w:rPr>
          <w:szCs w:val="28"/>
        </w:rPr>
        <w:t>дека</w:t>
      </w:r>
      <w:r w:rsidR="00A147D6">
        <w:rPr>
          <w:szCs w:val="28"/>
        </w:rPr>
        <w:t>бря</w:t>
      </w:r>
      <w:r w:rsidR="009C2157">
        <w:rPr>
          <w:szCs w:val="28"/>
        </w:rPr>
        <w:t> </w:t>
      </w:r>
      <w:r w:rsidR="00A147D6">
        <w:rPr>
          <w:szCs w:val="28"/>
        </w:rPr>
        <w:t>2021</w:t>
      </w:r>
      <w:r w:rsidR="00A44720">
        <w:rPr>
          <w:szCs w:val="28"/>
        </w:rPr>
        <w:t>г.</w:t>
      </w:r>
      <w:r w:rsidR="00627DD9">
        <w:rPr>
          <w:szCs w:val="28"/>
        </w:rPr>
        <w:t>№ 3789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627DD9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627DD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Индерейкин А.Н</w:t>
            </w:r>
            <w:r w:rsidR="007C0A80">
              <w:rPr>
                <w:sz w:val="24"/>
                <w:szCs w:val="28"/>
              </w:rPr>
              <w:t>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Pr="00087572" w:rsidRDefault="00627DD9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627DD9" w:rsidRPr="00087572" w:rsidTr="007C1FEC">
        <w:trPr>
          <w:trHeight w:val="966"/>
        </w:trPr>
        <w:tc>
          <w:tcPr>
            <w:tcW w:w="4928" w:type="dxa"/>
            <w:vAlign w:val="center"/>
          </w:tcPr>
          <w:p w:rsidR="00627DD9" w:rsidRPr="00087572" w:rsidRDefault="00627DD9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</w:t>
            </w:r>
            <w:r w:rsidRPr="0008757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627DD9" w:rsidRDefault="00627DD9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</w:t>
            </w:r>
          </w:p>
          <w:p w:rsidR="00627DD9" w:rsidRPr="00087572" w:rsidRDefault="00627DD9" w:rsidP="007C1FEC">
            <w:pPr>
              <w:jc w:val="center"/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8F8" w:rsidRDefault="00F258F8" w:rsidP="00F04F24">
      <w:r>
        <w:separator/>
      </w:r>
    </w:p>
  </w:endnote>
  <w:endnote w:type="continuationSeparator" w:id="1">
    <w:p w:rsidR="00F258F8" w:rsidRDefault="00F258F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8F8" w:rsidRDefault="00F258F8" w:rsidP="00F04F24">
      <w:r>
        <w:separator/>
      </w:r>
    </w:p>
  </w:footnote>
  <w:footnote w:type="continuationSeparator" w:id="1">
    <w:p w:rsidR="00F258F8" w:rsidRDefault="00F258F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22E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917"/>
    <w:rsid w:val="000A0122"/>
    <w:rsid w:val="000A226A"/>
    <w:rsid w:val="000A2835"/>
    <w:rsid w:val="000A5DF1"/>
    <w:rsid w:val="000A5F08"/>
    <w:rsid w:val="000A73C0"/>
    <w:rsid w:val="000B175C"/>
    <w:rsid w:val="000B34ED"/>
    <w:rsid w:val="000B3C4E"/>
    <w:rsid w:val="000C0F04"/>
    <w:rsid w:val="000D150B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BC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52B4"/>
    <w:rsid w:val="0021671C"/>
    <w:rsid w:val="00220CB5"/>
    <w:rsid w:val="002211F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77AD"/>
    <w:rsid w:val="005727A2"/>
    <w:rsid w:val="0057414A"/>
    <w:rsid w:val="00575CAB"/>
    <w:rsid w:val="00580583"/>
    <w:rsid w:val="00581819"/>
    <w:rsid w:val="00582EA4"/>
    <w:rsid w:val="00586284"/>
    <w:rsid w:val="0059249A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718EA"/>
    <w:rsid w:val="00676D1E"/>
    <w:rsid w:val="00677A82"/>
    <w:rsid w:val="00683C03"/>
    <w:rsid w:val="006878E6"/>
    <w:rsid w:val="006879DC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77D7"/>
    <w:rsid w:val="00770DD9"/>
    <w:rsid w:val="00771868"/>
    <w:rsid w:val="00772C7E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673D"/>
    <w:rsid w:val="008A086B"/>
    <w:rsid w:val="008A47E0"/>
    <w:rsid w:val="008A6BB5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7B9E"/>
    <w:rsid w:val="008E075A"/>
    <w:rsid w:val="008E15DD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258A"/>
    <w:rsid w:val="00B136E1"/>
    <w:rsid w:val="00B13BF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53616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AB84F-E9E0-4B4A-85B7-7F0AFA59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3767</TotalTime>
  <Pages>4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392</cp:revision>
  <cp:lastPrinted>2021-12-27T07:43:00Z</cp:lastPrinted>
  <dcterms:created xsi:type="dcterms:W3CDTF">2010-04-06T11:13:00Z</dcterms:created>
  <dcterms:modified xsi:type="dcterms:W3CDTF">2022-06-15T12:37:00Z</dcterms:modified>
</cp:coreProperties>
</file>